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A2F368" w14:textId="77777777" w:rsidR="00987473" w:rsidRDefault="00987473" w:rsidP="00987473">
      <w:pP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u w:val="single"/>
          <w:shd w:val="clear" w:color="auto" w:fill="FFFFFF"/>
        </w:rPr>
        <w:t>William MEELTON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    </w:t>
      </w:r>
      <w:proofErr w:type="gramStart"/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  (</w:t>
      </w:r>
      <w:proofErr w:type="gramEnd"/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fl.1418)</w:t>
      </w:r>
    </w:p>
    <w:p w14:paraId="5960C515" w14:textId="77777777" w:rsidR="00987473" w:rsidRDefault="00987473" w:rsidP="00987473">
      <w:pP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Man-at-arms.</w:t>
      </w:r>
    </w:p>
    <w:p w14:paraId="70758A79" w14:textId="77777777" w:rsidR="00987473" w:rsidRDefault="00987473" w:rsidP="00987473">
      <w:pP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</w:p>
    <w:p w14:paraId="684E279C" w14:textId="77777777" w:rsidR="00987473" w:rsidRDefault="00987473" w:rsidP="00987473">
      <w:pP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</w:p>
    <w:p w14:paraId="19527BFE" w14:textId="77777777" w:rsidR="00987473" w:rsidRDefault="00987473" w:rsidP="00987473">
      <w:pP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ab/>
        <w:t>1418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ab/>
        <w:t xml:space="preserve">He served in the garrison at </w:t>
      </w:r>
      <w:proofErr w:type="spellStart"/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Harfleur</w:t>
      </w:r>
      <w:proofErr w:type="spellEnd"/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under the command of Sir Hugh </w:t>
      </w:r>
    </w:p>
    <w:p w14:paraId="0C6B7D78" w14:textId="77777777" w:rsidR="00987473" w:rsidRDefault="00987473" w:rsidP="00987473">
      <w:pP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ab/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ab/>
      </w:r>
      <w:proofErr w:type="spellStart"/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Lutterell</w:t>
      </w:r>
      <w:proofErr w:type="spellEnd"/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(q.v.).</w:t>
      </w:r>
    </w:p>
    <w:p w14:paraId="12B90EEE" w14:textId="77777777" w:rsidR="00987473" w:rsidRDefault="00987473" w:rsidP="00987473">
      <w:pPr>
        <w:ind w:left="144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(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ref. </w:t>
      </w:r>
      <w:r w:rsidRPr="0005558E">
        <w:rPr>
          <w:rFonts w:ascii="Times New Roman" w:eastAsia="Times New Roman" w:hAnsi="Times New Roman" w:cs="Times New Roman"/>
          <w:color w:val="000000"/>
          <w:sz w:val="24"/>
          <w:szCs w:val="24"/>
        </w:rPr>
        <w:t>TNA, E101/48/19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,</w:t>
      </w: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from the AHRC-funded ‘The Soldier in Later Medieval England Online Database’ www.medievalsoldier.org, 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accessed 10 July 2020)</w:t>
      </w:r>
    </w:p>
    <w:p w14:paraId="607E8BFD" w14:textId="77777777" w:rsidR="00987473" w:rsidRDefault="00987473" w:rsidP="00987473">
      <w:pP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</w:p>
    <w:p w14:paraId="71CD4658" w14:textId="77777777" w:rsidR="00987473" w:rsidRDefault="00987473" w:rsidP="00987473">
      <w:pP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</w:p>
    <w:p w14:paraId="6B108B36" w14:textId="77777777" w:rsidR="00987473" w:rsidRDefault="00987473" w:rsidP="00987473">
      <w:pP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19 July 2022</w:t>
      </w:r>
    </w:p>
    <w:p w14:paraId="1EC54481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02A54A" w14:textId="77777777" w:rsidR="00987473" w:rsidRDefault="00987473" w:rsidP="009139A6">
      <w:r>
        <w:separator/>
      </w:r>
    </w:p>
  </w:endnote>
  <w:endnote w:type="continuationSeparator" w:id="0">
    <w:p w14:paraId="05EE2804" w14:textId="77777777" w:rsidR="00987473" w:rsidRDefault="00987473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0AA5D3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DE8EF0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485BD4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E1C1BD" w14:textId="77777777" w:rsidR="00987473" w:rsidRDefault="00987473" w:rsidP="009139A6">
      <w:r>
        <w:separator/>
      </w:r>
    </w:p>
  </w:footnote>
  <w:footnote w:type="continuationSeparator" w:id="0">
    <w:p w14:paraId="7AD4704F" w14:textId="77777777" w:rsidR="00987473" w:rsidRDefault="00987473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D8145D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5AD6B4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CF2C05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7473"/>
    <w:rsid w:val="000666E0"/>
    <w:rsid w:val="002510B7"/>
    <w:rsid w:val="005C130B"/>
    <w:rsid w:val="00826F5C"/>
    <w:rsid w:val="009139A6"/>
    <w:rsid w:val="009448BB"/>
    <w:rsid w:val="00987473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F77878"/>
  <w15:chartTrackingRefBased/>
  <w15:docId w15:val="{541B1B99-60ED-412A-9A69-A1F96DBC16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87473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45</Words>
  <Characters>261</Characters>
  <Application>Microsoft Office Word</Application>
  <DocSecurity>0</DocSecurity>
  <Lines>2</Lines>
  <Paragraphs>1</Paragraphs>
  <ScaleCrop>false</ScaleCrop>
  <Company/>
  <LinksUpToDate>false</LinksUpToDate>
  <CharactersWithSpaces>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2022-09-13T20:42:00Z</dcterms:created>
  <dcterms:modified xsi:type="dcterms:W3CDTF">2022-09-13T20:42:00Z</dcterms:modified>
</cp:coreProperties>
</file>